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359ED" w14:textId="6C3CDEE3" w:rsidR="006B2F86" w:rsidRDefault="00CC5FA7" w:rsidP="00E71FC3">
      <w:pPr>
        <w:pStyle w:val="NoSpacing"/>
      </w:pPr>
      <w:r>
        <w:rPr>
          <w:u w:val="single"/>
        </w:rPr>
        <w:t>Richard WHYTEWELL</w:t>
      </w:r>
      <w:r>
        <w:t xml:space="preserve">   </w:t>
      </w:r>
      <w:proofErr w:type="gramStart"/>
      <w:r>
        <w:t xml:space="preserve">   (</w:t>
      </w:r>
      <w:proofErr w:type="gramEnd"/>
      <w:r>
        <w:t>fl.1460-70)</w:t>
      </w:r>
    </w:p>
    <w:p w14:paraId="763F965C" w14:textId="007836D8" w:rsidR="00CC5FA7" w:rsidRDefault="00CC5FA7" w:rsidP="00E71FC3">
      <w:pPr>
        <w:pStyle w:val="NoSpacing"/>
      </w:pPr>
    </w:p>
    <w:p w14:paraId="1EDCB3D8" w14:textId="13EC21DD" w:rsidR="00CC5FA7" w:rsidRDefault="00CC5FA7" w:rsidP="00E71FC3">
      <w:pPr>
        <w:pStyle w:val="NoSpacing"/>
      </w:pPr>
    </w:p>
    <w:p w14:paraId="64DBE9B2" w14:textId="23F0E8DB" w:rsidR="00CC5FA7" w:rsidRDefault="00CC5FA7" w:rsidP="00E71FC3">
      <w:pPr>
        <w:pStyle w:val="NoSpacing"/>
      </w:pPr>
      <w:r>
        <w:tab/>
        <w:t>1460</w:t>
      </w:r>
      <w:r>
        <w:tab/>
        <w:t xml:space="preserve">He presented William Richards(q.v.) to the church of </w:t>
      </w:r>
      <w:proofErr w:type="spellStart"/>
      <w:r>
        <w:t>Felmingham</w:t>
      </w:r>
      <w:proofErr w:type="spellEnd"/>
      <w:r>
        <w:t>,</w:t>
      </w:r>
    </w:p>
    <w:p w14:paraId="6C21E66F" w14:textId="631885BE" w:rsidR="00CC5FA7" w:rsidRDefault="00CC5FA7" w:rsidP="00E71FC3">
      <w:pPr>
        <w:pStyle w:val="NoSpacing"/>
      </w:pPr>
      <w:r>
        <w:tab/>
      </w:r>
      <w:r>
        <w:tab/>
        <w:t>Norfolk.</w:t>
      </w:r>
    </w:p>
    <w:p w14:paraId="733A7C07" w14:textId="77777777" w:rsidR="00CC5FA7" w:rsidRDefault="00CC5FA7" w:rsidP="00CC5FA7">
      <w:pPr>
        <w:pStyle w:val="NoSpacing"/>
      </w:pPr>
      <w:r>
        <w:tab/>
      </w:r>
      <w:r>
        <w:tab/>
      </w:r>
      <w:r>
        <w:t>(“An Essay Towards a Topographical History of the County of Norfolk”</w:t>
      </w:r>
    </w:p>
    <w:p w14:paraId="3ECFACC8" w14:textId="42E450BE" w:rsidR="00CC5FA7" w:rsidRDefault="00CC5FA7" w:rsidP="00CC5FA7">
      <w:pPr>
        <w:pStyle w:val="NoSpacing"/>
      </w:pPr>
      <w:r>
        <w:t xml:space="preserve"> </w:t>
      </w:r>
      <w:r>
        <w:tab/>
      </w:r>
      <w:r>
        <w:tab/>
      </w:r>
      <w:r>
        <w:t xml:space="preserve"> by Frances </w:t>
      </w:r>
      <w:proofErr w:type="spellStart"/>
      <w:r>
        <w:t>Blomefield</w:t>
      </w:r>
      <w:proofErr w:type="spellEnd"/>
      <w:r>
        <w:t>, vol.11 pp.33-8)</w:t>
      </w:r>
    </w:p>
    <w:p w14:paraId="4BFA560D" w14:textId="083E7C41" w:rsidR="00CC5FA7" w:rsidRDefault="00CC5FA7" w:rsidP="00CC5FA7">
      <w:pPr>
        <w:pStyle w:val="NoSpacing"/>
      </w:pPr>
      <w:r>
        <w:tab/>
        <w:t>1470</w:t>
      </w:r>
      <w:r>
        <w:tab/>
        <w:t xml:space="preserve">He presented Peter Norman(q.v.) to </w:t>
      </w:r>
      <w:proofErr w:type="spellStart"/>
      <w:r>
        <w:t>Felmingham</w:t>
      </w:r>
      <w:proofErr w:type="spellEnd"/>
      <w:r>
        <w:t xml:space="preserve"> Church.  (ibid.)</w:t>
      </w:r>
    </w:p>
    <w:p w14:paraId="60317478" w14:textId="644E1BE6" w:rsidR="00CC5FA7" w:rsidRDefault="00CC5FA7" w:rsidP="00CC5FA7">
      <w:pPr>
        <w:pStyle w:val="NoSpacing"/>
      </w:pPr>
    </w:p>
    <w:p w14:paraId="23912D82" w14:textId="138B9DBC" w:rsidR="00CC5FA7" w:rsidRDefault="00CC5FA7" w:rsidP="00CC5FA7">
      <w:pPr>
        <w:pStyle w:val="NoSpacing"/>
      </w:pPr>
    </w:p>
    <w:p w14:paraId="6E2EF00A" w14:textId="541D2A92" w:rsidR="00CC5FA7" w:rsidRPr="00CC5FA7" w:rsidRDefault="00CC5FA7" w:rsidP="00CC5FA7">
      <w:pPr>
        <w:pStyle w:val="NoSpacing"/>
      </w:pPr>
      <w:r>
        <w:t>15 November 2018</w:t>
      </w:r>
      <w:bookmarkStart w:id="0" w:name="_GoBack"/>
      <w:bookmarkEnd w:id="0"/>
    </w:p>
    <w:sectPr w:rsidR="00CC5FA7" w:rsidRPr="00CC5F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1221F" w14:textId="77777777" w:rsidR="00CC5FA7" w:rsidRDefault="00CC5FA7" w:rsidP="00E71FC3">
      <w:pPr>
        <w:spacing w:after="0" w:line="240" w:lineRule="auto"/>
      </w:pPr>
      <w:r>
        <w:separator/>
      </w:r>
    </w:p>
  </w:endnote>
  <w:endnote w:type="continuationSeparator" w:id="0">
    <w:p w14:paraId="0A1E5510" w14:textId="77777777" w:rsidR="00CC5FA7" w:rsidRDefault="00CC5F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916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A219D" w14:textId="77777777" w:rsidR="00CC5FA7" w:rsidRDefault="00CC5FA7" w:rsidP="00E71FC3">
      <w:pPr>
        <w:spacing w:after="0" w:line="240" w:lineRule="auto"/>
      </w:pPr>
      <w:r>
        <w:separator/>
      </w:r>
    </w:p>
  </w:footnote>
  <w:footnote w:type="continuationSeparator" w:id="0">
    <w:p w14:paraId="1E319CE1" w14:textId="77777777" w:rsidR="00CC5FA7" w:rsidRDefault="00CC5F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A7"/>
    <w:rsid w:val="001A7C09"/>
    <w:rsid w:val="00577BD5"/>
    <w:rsid w:val="00656CBA"/>
    <w:rsid w:val="006A1F77"/>
    <w:rsid w:val="00733BE7"/>
    <w:rsid w:val="00AB52E8"/>
    <w:rsid w:val="00B16D3F"/>
    <w:rsid w:val="00BB41AC"/>
    <w:rsid w:val="00CC5F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C73CD"/>
  <w15:chartTrackingRefBased/>
  <w15:docId w15:val="{DC4D3BBB-3C9A-4891-882D-FB540252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2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2018-11-15T17:45:00Z</dcterms:created>
  <dcterms:modified xsi:type="dcterms:W3CDTF">2018-11-15T17:48:00Z</dcterms:modified>
</cp:coreProperties>
</file>